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5455B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RYSBY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7282B096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Rochester, Kent. Husbandman.</w:t>
      </w:r>
    </w:p>
    <w:p w14:paraId="1ABD6680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F1207A7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BC72A1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Henry Purchas of London, grocer(q.v.), brought a plaint of debt against him and</w:t>
      </w:r>
    </w:p>
    <w:p w14:paraId="55863FC3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four others.</w:t>
      </w:r>
    </w:p>
    <w:p w14:paraId="1A48FB4D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12EA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CDD7C2E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7F1EE4A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4F7734" w14:textId="77777777" w:rsidR="002C79ED" w:rsidRDefault="002C79ED" w:rsidP="002C79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July 2022</w:t>
      </w:r>
    </w:p>
    <w:p w14:paraId="13F4D1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DD4C6" w14:textId="77777777" w:rsidR="002C79ED" w:rsidRDefault="002C79ED" w:rsidP="009139A6">
      <w:r>
        <w:separator/>
      </w:r>
    </w:p>
  </w:endnote>
  <w:endnote w:type="continuationSeparator" w:id="0">
    <w:p w14:paraId="4BA9C98B" w14:textId="77777777" w:rsidR="002C79ED" w:rsidRDefault="002C79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54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9A7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CB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984F7" w14:textId="77777777" w:rsidR="002C79ED" w:rsidRDefault="002C79ED" w:rsidP="009139A6">
      <w:r>
        <w:separator/>
      </w:r>
    </w:p>
  </w:footnote>
  <w:footnote w:type="continuationSeparator" w:id="0">
    <w:p w14:paraId="2A9F51E4" w14:textId="77777777" w:rsidR="002C79ED" w:rsidRDefault="002C79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7C0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47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CAF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9ED"/>
    <w:rsid w:val="000666E0"/>
    <w:rsid w:val="002510B7"/>
    <w:rsid w:val="002C79E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F185C"/>
  <w15:chartTrackingRefBased/>
  <w15:docId w15:val="{A378ADB4-EE6F-431C-A757-9E45B5568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79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2022-07-31T11:30:00Z</dcterms:created>
  <dcterms:modified xsi:type="dcterms:W3CDTF">2022-07-31T11:31:00Z</dcterms:modified>
</cp:coreProperties>
</file>